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2ABB9756" w14:textId="7367D448" w:rsidR="00191AF1" w:rsidRDefault="00AD7A66">
      <w:pPr>
        <w:pStyle w:val="Date"/>
      </w:pPr>
      <w:r>
        <w:t>2</w:t>
      </w:r>
      <w:r w:rsidR="00C518FC">
        <w:t>1/</w:t>
      </w:r>
      <w:r>
        <w:t>0</w:t>
      </w:r>
      <w:r w:rsidR="00C518FC">
        <w:t>7/</w:t>
      </w:r>
      <w:r>
        <w:t>26</w:t>
      </w:r>
    </w:p>
    <w:p w14:paraId="09F4D397" w14:textId="7EDA7C20" w:rsidR="0056186B" w:rsidRDefault="009D1259" w:rsidP="004103CA">
      <w:pPr>
        <w:pStyle w:val="Title"/>
      </w:pPr>
      <w:r>
        <w:t>Mayor</w:t>
      </w:r>
      <w:r w:rsidR="0056186B">
        <w:t>’s</w:t>
      </w:r>
      <w:r>
        <w:t xml:space="preserve"> Report </w:t>
      </w:r>
      <w:r w:rsidR="00AA4863">
        <w:t xml:space="preserve">– </w:t>
      </w:r>
      <w:r w:rsidR="00374E04">
        <w:t>JuLy 2026</w:t>
      </w:r>
    </w:p>
    <w:p w14:paraId="2C081796" w14:textId="7BD40215" w:rsidR="001B438F" w:rsidRPr="004103CA" w:rsidRDefault="00161F8E" w:rsidP="004103CA">
      <w:pPr>
        <w:pStyle w:val="Title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020EAE65" wp14:editId="134C768F">
            <wp:simplePos x="0" y="0"/>
            <wp:positionH relativeFrom="column">
              <wp:posOffset>3500755</wp:posOffset>
            </wp:positionH>
            <wp:positionV relativeFrom="paragraph">
              <wp:posOffset>317500</wp:posOffset>
            </wp:positionV>
            <wp:extent cx="2084705" cy="2706370"/>
            <wp:effectExtent l="0" t="6032" r="4762" b="4763"/>
            <wp:wrapTight wrapText="bothSides">
              <wp:wrapPolygon edited="0">
                <wp:start x="-63" y="21552"/>
                <wp:lineTo x="21518" y="21552"/>
                <wp:lineTo x="21518" y="63"/>
                <wp:lineTo x="-62" y="63"/>
                <wp:lineTo x="-63" y="21552"/>
              </wp:wrapPolygon>
            </wp:wrapTight>
            <wp:docPr id="12658209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820959" name=""/>
                    <pic:cNvPicPr/>
                  </pic:nvPicPr>
                  <pic:blipFill rotWithShape="1">
                    <a:blip r:embed="rId7"/>
                    <a:srcRect l="33149" t="4635" r="17705" b="1029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84705" cy="2706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4863">
        <w:t>cllr Calum Higgins</w:t>
      </w:r>
    </w:p>
    <w:p w14:paraId="4D7D945B" w14:textId="4B3D369B" w:rsidR="001B438F" w:rsidRDefault="001B438F">
      <w:pPr>
        <w:pStyle w:val="p2"/>
      </w:pPr>
    </w:p>
    <w:p w14:paraId="7BBD5495" w14:textId="1BD64125" w:rsidR="00356674" w:rsidRPr="0048115D" w:rsidRDefault="0048115D" w:rsidP="0048115D">
      <w:pPr>
        <w:pStyle w:val="p1"/>
        <w:numPr>
          <w:ilvl w:val="0"/>
          <w:numId w:val="2"/>
        </w:numPr>
        <w:rPr>
          <w:rStyle w:val="s1"/>
          <w:rFonts w:ascii=".AppleSystemUIFont" w:hAnsi=".AppleSystemUIFont"/>
          <w:b/>
          <w:bCs/>
        </w:rPr>
      </w:pPr>
      <w:r>
        <w:rPr>
          <w:rStyle w:val="s1"/>
          <w:b/>
          <w:bCs/>
        </w:rPr>
        <w:t>Banking hub community action day</w:t>
      </w:r>
    </w:p>
    <w:p w14:paraId="2FA95FFB" w14:textId="75D4F63A" w:rsidR="00EE662A" w:rsidRPr="00691761" w:rsidRDefault="0048115D" w:rsidP="00691761">
      <w:pPr>
        <w:pStyle w:val="p1"/>
        <w:rPr>
          <w:rStyle w:val="s1"/>
        </w:rPr>
      </w:pPr>
      <w:r w:rsidRPr="0034741F">
        <w:rPr>
          <w:rStyle w:val="s1"/>
        </w:rPr>
        <w:t xml:space="preserve">The Council partnered with the office of local MP Ann Davies to organise an action day in Ammanford in support of </w:t>
      </w:r>
      <w:r w:rsidR="00A740EC" w:rsidRPr="0034741F">
        <w:rPr>
          <w:rStyle w:val="s1"/>
        </w:rPr>
        <w:t xml:space="preserve">having a banking hub in Ammanford. The event was well attended and </w:t>
      </w:r>
      <w:r w:rsidR="0034741F" w:rsidRPr="0034741F">
        <w:rPr>
          <w:rStyle w:val="s1"/>
        </w:rPr>
        <w:t xml:space="preserve">supported by the community. Media coverage was excellent and raised the profile of the campaign. </w:t>
      </w:r>
    </w:p>
    <w:p w14:paraId="54576200" w14:textId="77777777" w:rsidR="0048115D" w:rsidRPr="0034741F" w:rsidRDefault="0048115D" w:rsidP="0048115D">
      <w:pPr>
        <w:pStyle w:val="p1"/>
        <w:rPr>
          <w:rStyle w:val="s1"/>
          <w:rFonts w:ascii=".AppleSystemUIFont" w:hAnsi=".AppleSystemUIFont"/>
        </w:rPr>
      </w:pPr>
    </w:p>
    <w:p w14:paraId="640C2B8D" w14:textId="284EFAAB" w:rsidR="00BF5D93" w:rsidRPr="00356674" w:rsidRDefault="00356674" w:rsidP="00356674">
      <w:pPr>
        <w:pStyle w:val="p1"/>
        <w:numPr>
          <w:ilvl w:val="0"/>
          <w:numId w:val="2"/>
        </w:numPr>
        <w:rPr>
          <w:rStyle w:val="s1"/>
          <w:rFonts w:ascii=".AppleSystemUIFont" w:hAnsi=".AppleSystemUIFont"/>
          <w:b/>
          <w:bCs/>
        </w:rPr>
      </w:pPr>
      <w:r>
        <w:rPr>
          <w:rStyle w:val="s1"/>
          <w:b/>
          <w:bCs/>
        </w:rPr>
        <w:t>Mess up the Mess visit</w:t>
      </w:r>
    </w:p>
    <w:p w14:paraId="5EA36AD7" w14:textId="7B833E64" w:rsidR="007C00F5" w:rsidRDefault="00836737" w:rsidP="00836737">
      <w:pPr>
        <w:pStyle w:val="p1"/>
        <w:rPr>
          <w:rStyle w:val="s1"/>
          <w:rFonts w:ascii=".AppleSystemUIFont" w:hAnsi=".AppleSystemUIFont"/>
        </w:rPr>
      </w:pPr>
      <w:r w:rsidRPr="00B327B0">
        <w:rPr>
          <w:rStyle w:val="s1"/>
          <w:rFonts w:ascii=".AppleSystemUIFont" w:hAnsi=".AppleSystemUIFont"/>
        </w:rPr>
        <w:t>I attended the Mess up the Mess</w:t>
      </w:r>
      <w:r w:rsidR="00EB030E">
        <w:rPr>
          <w:rStyle w:val="s1"/>
          <w:rFonts w:ascii=".AppleSystemUIFont" w:hAnsi=".AppleSystemUIFont"/>
        </w:rPr>
        <w:t xml:space="preserve"> youth</w:t>
      </w:r>
      <w:r w:rsidR="00B7661A" w:rsidRPr="00B327B0">
        <w:rPr>
          <w:rStyle w:val="s1"/>
          <w:rFonts w:ascii=".AppleSystemUIFont" w:hAnsi=".AppleSystemUIFont"/>
        </w:rPr>
        <w:t xml:space="preserve"> Theatre production </w:t>
      </w:r>
      <w:r w:rsidR="00EC3BD6" w:rsidRPr="00B327B0">
        <w:rPr>
          <w:rStyle w:val="s1"/>
          <w:rFonts w:ascii=".AppleSystemUIFont" w:hAnsi=".AppleSystemUIFont"/>
        </w:rPr>
        <w:t xml:space="preserve">along </w:t>
      </w:r>
      <w:r w:rsidR="00F34DBA">
        <w:rPr>
          <w:rStyle w:val="s1"/>
          <w:rFonts w:ascii=".AppleSystemUIFont" w:hAnsi=".AppleSystemUIFont"/>
        </w:rPr>
        <w:t>with fellow councillors</w:t>
      </w:r>
      <w:r w:rsidR="00EC3BD6" w:rsidRPr="00B327B0">
        <w:rPr>
          <w:rStyle w:val="s1"/>
          <w:rFonts w:ascii=".AppleSystemUIFont" w:hAnsi=".AppleSystemUIFont"/>
        </w:rPr>
        <w:t xml:space="preserve"> </w:t>
      </w:r>
      <w:proofErr w:type="spellStart"/>
      <w:r w:rsidR="00EC3BD6" w:rsidRPr="00B327B0">
        <w:rPr>
          <w:rStyle w:val="s1"/>
          <w:rFonts w:ascii=".AppleSystemUIFont" w:hAnsi=".AppleSystemUIFont"/>
        </w:rPr>
        <w:t>Llio</w:t>
      </w:r>
      <w:proofErr w:type="spellEnd"/>
      <w:r w:rsidR="00EC3BD6" w:rsidRPr="00B327B0">
        <w:rPr>
          <w:rStyle w:val="s1"/>
          <w:rFonts w:ascii=".AppleSystemUIFont" w:hAnsi=".AppleSystemUIFont"/>
        </w:rPr>
        <w:t xml:space="preserve"> and Paul</w:t>
      </w:r>
      <w:r w:rsidR="00140917">
        <w:rPr>
          <w:rStyle w:val="s1"/>
          <w:rFonts w:ascii=".AppleSystemUIFont" w:hAnsi=".AppleSystemUIFont"/>
        </w:rPr>
        <w:t>. An enjoyable evening where young people in the Ammanford area put on a</w:t>
      </w:r>
      <w:r w:rsidR="00FD78D2">
        <w:rPr>
          <w:rStyle w:val="s1"/>
          <w:rFonts w:ascii=".AppleSystemUIFont" w:hAnsi=".AppleSystemUIFont"/>
        </w:rPr>
        <w:t xml:space="preserve">n </w:t>
      </w:r>
      <w:r w:rsidR="00B91295">
        <w:rPr>
          <w:rStyle w:val="s1"/>
          <w:rFonts w:ascii=".AppleSystemUIFont" w:hAnsi=".AppleSystemUIFont"/>
        </w:rPr>
        <w:t xml:space="preserve">interactive theatre production where Ammanford </w:t>
      </w:r>
      <w:r w:rsidR="00705EAD">
        <w:rPr>
          <w:rStyle w:val="s1"/>
          <w:rFonts w:ascii=".AppleSystemUIFont" w:hAnsi=".AppleSystemUIFont"/>
        </w:rPr>
        <w:t xml:space="preserve">became twined </w:t>
      </w:r>
      <w:r w:rsidR="00B91295">
        <w:rPr>
          <w:rStyle w:val="s1"/>
          <w:rFonts w:ascii=".AppleSystemUIFont" w:hAnsi=".AppleSystemUIFont"/>
        </w:rPr>
        <w:t xml:space="preserve">with a French </w:t>
      </w:r>
      <w:r w:rsidR="00E63E3E">
        <w:rPr>
          <w:rStyle w:val="s1"/>
          <w:rFonts w:ascii=".AppleSystemUIFont" w:hAnsi=".AppleSystemUIFont"/>
        </w:rPr>
        <w:t>town who’s mayor visited,</w:t>
      </w:r>
      <w:r w:rsidR="00B91295">
        <w:rPr>
          <w:rStyle w:val="s1"/>
          <w:rFonts w:ascii=".AppleSystemUIFont" w:hAnsi=".AppleSystemUIFont"/>
        </w:rPr>
        <w:t xml:space="preserve"> </w:t>
      </w:r>
      <w:r w:rsidR="00E63E3E">
        <w:rPr>
          <w:rStyle w:val="s1"/>
          <w:rFonts w:ascii=".AppleSystemUIFont" w:hAnsi=".AppleSystemUIFont"/>
        </w:rPr>
        <w:t>resulting in a come</w:t>
      </w:r>
      <w:r w:rsidR="002447AC">
        <w:rPr>
          <w:rStyle w:val="s1"/>
          <w:rFonts w:ascii=".AppleSystemUIFont" w:hAnsi=".AppleSystemUIFont"/>
        </w:rPr>
        <w:t xml:space="preserve">dic series of events. </w:t>
      </w:r>
      <w:r w:rsidR="000C50D7">
        <w:rPr>
          <w:rStyle w:val="s1"/>
          <w:rFonts w:ascii=".AppleSystemUIFont" w:hAnsi=".AppleSystemUIFont"/>
        </w:rPr>
        <w:t xml:space="preserve">It was great to see young people growing in confidence and </w:t>
      </w:r>
      <w:r w:rsidR="006A4C41">
        <w:rPr>
          <w:rStyle w:val="s1"/>
          <w:rFonts w:ascii=".AppleSystemUIFont" w:hAnsi=".AppleSystemUIFont"/>
        </w:rPr>
        <w:t xml:space="preserve">gaining skills through theatre work. </w:t>
      </w:r>
    </w:p>
    <w:p w14:paraId="171993A0" w14:textId="77777777" w:rsidR="002447AC" w:rsidRDefault="002447AC" w:rsidP="00836737">
      <w:pPr>
        <w:pStyle w:val="p1"/>
        <w:rPr>
          <w:rStyle w:val="s1"/>
          <w:rFonts w:ascii=".AppleSystemUIFont" w:hAnsi=".AppleSystemUIFont"/>
        </w:rPr>
      </w:pPr>
    </w:p>
    <w:p w14:paraId="45FC8C0B" w14:textId="4D463E6D" w:rsidR="005E0DE2" w:rsidRPr="003B0C57" w:rsidRDefault="00565883" w:rsidP="00EF0A35">
      <w:pPr>
        <w:pStyle w:val="p1"/>
        <w:numPr>
          <w:ilvl w:val="0"/>
          <w:numId w:val="2"/>
        </w:numPr>
        <w:rPr>
          <w:rFonts w:ascii="UICTFontTextStyleBody" w:hAnsi="UICTFontTextStyleBody"/>
          <w:b/>
          <w:bCs/>
        </w:rPr>
      </w:pPr>
      <w:r w:rsidRPr="003B0C57">
        <w:rPr>
          <w:rFonts w:ascii="UICTFontTextStyleBody" w:hAnsi="UICTFontTextStyleBody"/>
          <w:b/>
          <w:bCs/>
        </w:rPr>
        <w:t xml:space="preserve">Food festival </w:t>
      </w:r>
    </w:p>
    <w:p w14:paraId="6F833404" w14:textId="51945332" w:rsidR="00FE60A1" w:rsidRDefault="00565883" w:rsidP="00565883">
      <w:pPr>
        <w:pStyle w:val="p1"/>
        <w:rPr>
          <w:rFonts w:ascii="UICTFontTextStyleBody" w:hAnsi="UICTFontTextStyleBody"/>
        </w:rPr>
      </w:pPr>
      <w:r>
        <w:rPr>
          <w:rFonts w:ascii="UICTFontTextStyleBody" w:hAnsi="UICTFontTextStyleBody"/>
        </w:rPr>
        <w:t>Ammanford food festival was a success</w:t>
      </w:r>
      <w:r w:rsidR="001D5D74">
        <w:rPr>
          <w:rFonts w:ascii="UICTFontTextStyleBody" w:hAnsi="UICTFontTextStyleBody"/>
        </w:rPr>
        <w:t xml:space="preserve">. </w:t>
      </w:r>
      <w:r w:rsidR="00C36C17">
        <w:rPr>
          <w:rFonts w:ascii="UICTFontTextStyleBody" w:hAnsi="UICTFontTextStyleBody"/>
        </w:rPr>
        <w:t xml:space="preserve">Our staff working with </w:t>
      </w:r>
      <w:r w:rsidR="009D338B">
        <w:rPr>
          <w:rFonts w:ascii="UICTFontTextStyleBody" w:hAnsi="UICTFontTextStyleBody"/>
        </w:rPr>
        <w:t xml:space="preserve">our regular events partner </w:t>
      </w:r>
      <w:r w:rsidR="00EB5752">
        <w:rPr>
          <w:rFonts w:ascii="UICTFontTextStyleBody" w:hAnsi="UICTFontTextStyleBody"/>
        </w:rPr>
        <w:t>put on another event to bring footfall and business to the town. Stalls reported being sold out of produce and</w:t>
      </w:r>
      <w:r w:rsidR="00042027">
        <w:rPr>
          <w:rFonts w:ascii="UICTFontTextStyleBody" w:hAnsi="UICTFontTextStyleBody"/>
        </w:rPr>
        <w:t xml:space="preserve"> a successful </w:t>
      </w:r>
      <w:r w:rsidR="00FE60A1">
        <w:rPr>
          <w:rFonts w:ascii="UICTFontTextStyleBody" w:hAnsi="UICTFontTextStyleBody"/>
        </w:rPr>
        <w:t xml:space="preserve">day. Well done to all </w:t>
      </w:r>
      <w:r w:rsidR="00691761">
        <w:rPr>
          <w:rFonts w:ascii="UICTFontTextStyleBody" w:hAnsi="UICTFontTextStyleBody"/>
        </w:rPr>
        <w:t xml:space="preserve">involved. </w:t>
      </w:r>
    </w:p>
    <w:p w14:paraId="719382AA" w14:textId="77777777" w:rsidR="00691761" w:rsidRDefault="00691761" w:rsidP="00565883">
      <w:pPr>
        <w:pStyle w:val="p1"/>
        <w:rPr>
          <w:rFonts w:ascii="UICTFontTextStyleBody" w:hAnsi="UICTFontTextStyleBody"/>
        </w:rPr>
      </w:pPr>
    </w:p>
    <w:p w14:paraId="5FEF4964" w14:textId="1F64270D" w:rsidR="00691761" w:rsidRDefault="00691761" w:rsidP="00565883">
      <w:pPr>
        <w:pStyle w:val="p1"/>
        <w:rPr>
          <w:rFonts w:ascii="UICTFontTextStyleBody" w:hAnsi="UICTFontTextStyleBody"/>
        </w:rPr>
      </w:pPr>
      <w:proofErr w:type="spellStart"/>
      <w:r>
        <w:rPr>
          <w:rFonts w:ascii="UICTFontTextStyleBody" w:hAnsi="UICTFontTextStyleBody"/>
        </w:rPr>
        <w:t>Diolch</w:t>
      </w:r>
      <w:proofErr w:type="spellEnd"/>
      <w:r w:rsidR="00364E90">
        <w:rPr>
          <w:rFonts w:ascii="UICTFontTextStyleBody" w:hAnsi="UICTFontTextStyleBody"/>
        </w:rPr>
        <w:t>,</w:t>
      </w:r>
      <w:r>
        <w:rPr>
          <w:rFonts w:ascii="UICTFontTextStyleBody" w:hAnsi="UICTFontTextStyleBody"/>
        </w:rPr>
        <w:t xml:space="preserve"> </w:t>
      </w:r>
    </w:p>
    <w:p w14:paraId="09462BF6" w14:textId="57A91311" w:rsidR="00691761" w:rsidRDefault="00691761" w:rsidP="00565883">
      <w:pPr>
        <w:pStyle w:val="p1"/>
        <w:rPr>
          <w:rFonts w:ascii="UICTFontTextStyleBody" w:hAnsi="UICTFontTextStyleBody"/>
        </w:rPr>
      </w:pPr>
      <w:r>
        <w:rPr>
          <w:rFonts w:ascii="UICTFontTextStyleBody" w:hAnsi="UICTFontTextStyleBody"/>
        </w:rPr>
        <w:t xml:space="preserve">Calum </w:t>
      </w:r>
    </w:p>
    <w:p w14:paraId="600FB0A0" w14:textId="77777777" w:rsidR="00042027" w:rsidRDefault="00042027" w:rsidP="00565883">
      <w:pPr>
        <w:pStyle w:val="p1"/>
        <w:rPr>
          <w:rFonts w:ascii="UICTFontTextStyleBody" w:hAnsi="UICTFontTextStyleBody"/>
        </w:rPr>
      </w:pPr>
    </w:p>
    <w:p w14:paraId="31B1B7E2" w14:textId="38AC58F0" w:rsidR="00042027" w:rsidRPr="00975953" w:rsidRDefault="00042027" w:rsidP="00D02CDF">
      <w:pPr>
        <w:pStyle w:val="p1"/>
        <w:rPr>
          <w:rFonts w:ascii="UICTFontTextStyleBody" w:hAnsi="UICTFontTextStyleBody"/>
        </w:rPr>
      </w:pPr>
    </w:p>
    <w:sectPr w:rsidR="00042027" w:rsidRPr="00975953">
      <w:footerReference w:type="default" r:id="rId8"/>
      <w:pgSz w:w="12240" w:h="15840"/>
      <w:pgMar w:top="1440" w:right="1800" w:bottom="1080" w:left="180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B2A68B3" w14:textId="77777777" w:rsidR="00F54221" w:rsidRDefault="00F54221">
      <w:pPr>
        <w:spacing w:after="0" w:line="240" w:lineRule="auto"/>
      </w:pPr>
      <w:r>
        <w:separator/>
      </w:r>
    </w:p>
    <w:p w14:paraId="74FF54B8" w14:textId="77777777" w:rsidR="00F54221" w:rsidRDefault="00F54221"/>
  </w:endnote>
  <w:endnote w:type="continuationSeparator" w:id="0">
    <w:p w14:paraId="0751C22A" w14:textId="77777777" w:rsidR="00F54221" w:rsidRDefault="00F54221">
      <w:pPr>
        <w:spacing w:after="0" w:line="240" w:lineRule="auto"/>
      </w:pPr>
      <w:r>
        <w:continuationSeparator/>
      </w:r>
    </w:p>
    <w:p w14:paraId="66926CD2" w14:textId="77777777" w:rsidR="00F54221" w:rsidRDefault="00F5422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UICTFontTextStyleBody">
    <w:altName w:val="Cambria"/>
    <w:panose1 w:val="020B0604020202020204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.AppleSystemUIFont">
    <w:altName w:val="Cambria"/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98F878C" w14:textId="77777777" w:rsidR="00191AF1" w:rsidRDefault="00D27363">
    <w:pPr>
      <w:pStyle w:val="Foo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1DA9493" w14:textId="77777777" w:rsidR="00F54221" w:rsidRDefault="00F54221">
      <w:pPr>
        <w:spacing w:after="0" w:line="240" w:lineRule="auto"/>
      </w:pPr>
      <w:r>
        <w:separator/>
      </w:r>
    </w:p>
    <w:p w14:paraId="2982A9D0" w14:textId="77777777" w:rsidR="00F54221" w:rsidRDefault="00F54221"/>
  </w:footnote>
  <w:footnote w:type="continuationSeparator" w:id="0">
    <w:p w14:paraId="27704BE3" w14:textId="77777777" w:rsidR="00F54221" w:rsidRDefault="00F54221">
      <w:pPr>
        <w:spacing w:after="0" w:line="240" w:lineRule="auto"/>
      </w:pPr>
      <w:r>
        <w:continuationSeparator/>
      </w:r>
    </w:p>
    <w:p w14:paraId="1A1C022F" w14:textId="77777777" w:rsidR="00F54221" w:rsidRDefault="00F54221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0112956"/>
    <w:multiLevelType w:val="hybridMultilevel"/>
    <w:tmpl w:val="F1888FB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UICTFontTextStyleBody" w:hAnsi="UICTFontTextStyleBody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FB0E3A"/>
    <w:multiLevelType w:val="multilevel"/>
    <w:tmpl w:val="D6E81BDE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Letter"/>
      <w:pStyle w:val="Heading2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pStyle w:val="Heading3"/>
      <w:lvlText w:val="%3."/>
      <w:lvlJc w:val="right"/>
      <w:pPr>
        <w:ind w:left="1080" w:hanging="360"/>
      </w:pPr>
      <w:rPr>
        <w:rFonts w:hint="default"/>
      </w:rPr>
    </w:lvl>
    <w:lvl w:ilvl="3">
      <w:start w:val="1"/>
      <w:numFmt w:val="decimal"/>
      <w:pStyle w:val="Heading4"/>
      <w:lvlText w:val="%4.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pStyle w:val="Heading5"/>
      <w:lvlText w:val="%5.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pStyle w:val="Heading6"/>
      <w:lvlText w:val="%6."/>
      <w:lvlJc w:val="right"/>
      <w:pPr>
        <w:ind w:left="2160" w:hanging="360"/>
      </w:pPr>
      <w:rPr>
        <w:rFonts w:hint="default"/>
      </w:rPr>
    </w:lvl>
    <w:lvl w:ilvl="6">
      <w:start w:val="1"/>
      <w:numFmt w:val="decimal"/>
      <w:pStyle w:val="Heading7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pStyle w:val="Heading8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pStyle w:val="Heading9"/>
      <w:lvlText w:val="%9."/>
      <w:lvlJc w:val="right"/>
      <w:pPr>
        <w:ind w:left="3240" w:hanging="360"/>
      </w:pPr>
      <w:rPr>
        <w:rFonts w:hint="default"/>
      </w:rPr>
    </w:lvl>
  </w:abstractNum>
  <w:num w:numId="1" w16cid:durableId="48844579">
    <w:abstractNumId w:val="1"/>
  </w:num>
  <w:num w:numId="2" w16cid:durableId="2037732630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70"/>
  <w:proofState w:spelling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7A66"/>
    <w:rsid w:val="00007F55"/>
    <w:rsid w:val="00030A90"/>
    <w:rsid w:val="00042027"/>
    <w:rsid w:val="00071F23"/>
    <w:rsid w:val="00083506"/>
    <w:rsid w:val="000942B2"/>
    <w:rsid w:val="000A2A61"/>
    <w:rsid w:val="000C50D7"/>
    <w:rsid w:val="00104D6C"/>
    <w:rsid w:val="00140917"/>
    <w:rsid w:val="0015346E"/>
    <w:rsid w:val="00161F8E"/>
    <w:rsid w:val="00175D9A"/>
    <w:rsid w:val="00191AF1"/>
    <w:rsid w:val="001A01F2"/>
    <w:rsid w:val="001B438F"/>
    <w:rsid w:val="001B51D2"/>
    <w:rsid w:val="001C5375"/>
    <w:rsid w:val="001D3814"/>
    <w:rsid w:val="001D5D74"/>
    <w:rsid w:val="00220DF9"/>
    <w:rsid w:val="0022198F"/>
    <w:rsid w:val="002447AC"/>
    <w:rsid w:val="0030225B"/>
    <w:rsid w:val="00326C0D"/>
    <w:rsid w:val="0034741F"/>
    <w:rsid w:val="00356674"/>
    <w:rsid w:val="00364E90"/>
    <w:rsid w:val="00372454"/>
    <w:rsid w:val="0037416B"/>
    <w:rsid w:val="00374E04"/>
    <w:rsid w:val="00392346"/>
    <w:rsid w:val="003A63CA"/>
    <w:rsid w:val="003B0C57"/>
    <w:rsid w:val="003B4979"/>
    <w:rsid w:val="003C398A"/>
    <w:rsid w:val="003D05F6"/>
    <w:rsid w:val="003D6955"/>
    <w:rsid w:val="003E21A3"/>
    <w:rsid w:val="003E357B"/>
    <w:rsid w:val="004103CA"/>
    <w:rsid w:val="004161E7"/>
    <w:rsid w:val="004334F4"/>
    <w:rsid w:val="00470C05"/>
    <w:rsid w:val="0048115D"/>
    <w:rsid w:val="00483FBF"/>
    <w:rsid w:val="004E0201"/>
    <w:rsid w:val="004F103E"/>
    <w:rsid w:val="00500426"/>
    <w:rsid w:val="00532BA2"/>
    <w:rsid w:val="0056186B"/>
    <w:rsid w:val="00565883"/>
    <w:rsid w:val="005771A5"/>
    <w:rsid w:val="00580E57"/>
    <w:rsid w:val="0058339F"/>
    <w:rsid w:val="005A3EF0"/>
    <w:rsid w:val="005A4865"/>
    <w:rsid w:val="005E0DE2"/>
    <w:rsid w:val="00605515"/>
    <w:rsid w:val="006303CB"/>
    <w:rsid w:val="0063677F"/>
    <w:rsid w:val="00691761"/>
    <w:rsid w:val="006A4C41"/>
    <w:rsid w:val="006C6B87"/>
    <w:rsid w:val="006E7CA1"/>
    <w:rsid w:val="00705EAD"/>
    <w:rsid w:val="00775A9A"/>
    <w:rsid w:val="0078133D"/>
    <w:rsid w:val="0078162D"/>
    <w:rsid w:val="007C00F5"/>
    <w:rsid w:val="00827FD8"/>
    <w:rsid w:val="00836737"/>
    <w:rsid w:val="00837C88"/>
    <w:rsid w:val="00854CE3"/>
    <w:rsid w:val="00886C0F"/>
    <w:rsid w:val="008A15B1"/>
    <w:rsid w:val="00900745"/>
    <w:rsid w:val="009072ED"/>
    <w:rsid w:val="0091084B"/>
    <w:rsid w:val="00934CE8"/>
    <w:rsid w:val="009527AA"/>
    <w:rsid w:val="00960749"/>
    <w:rsid w:val="00975953"/>
    <w:rsid w:val="009832FA"/>
    <w:rsid w:val="00983C0A"/>
    <w:rsid w:val="009D1259"/>
    <w:rsid w:val="009D338B"/>
    <w:rsid w:val="009E51DA"/>
    <w:rsid w:val="00A2526B"/>
    <w:rsid w:val="00A326BB"/>
    <w:rsid w:val="00A371F6"/>
    <w:rsid w:val="00A4282C"/>
    <w:rsid w:val="00A46C6C"/>
    <w:rsid w:val="00A740EC"/>
    <w:rsid w:val="00AA4863"/>
    <w:rsid w:val="00AA7660"/>
    <w:rsid w:val="00AC746C"/>
    <w:rsid w:val="00AD2757"/>
    <w:rsid w:val="00AD7A66"/>
    <w:rsid w:val="00B3163C"/>
    <w:rsid w:val="00B327B0"/>
    <w:rsid w:val="00B44A2A"/>
    <w:rsid w:val="00B7661A"/>
    <w:rsid w:val="00B91295"/>
    <w:rsid w:val="00B91ACD"/>
    <w:rsid w:val="00BA7BCE"/>
    <w:rsid w:val="00BD7BE1"/>
    <w:rsid w:val="00BF5D93"/>
    <w:rsid w:val="00C36C17"/>
    <w:rsid w:val="00C36D14"/>
    <w:rsid w:val="00C518FC"/>
    <w:rsid w:val="00C959AC"/>
    <w:rsid w:val="00CB7367"/>
    <w:rsid w:val="00CE415D"/>
    <w:rsid w:val="00D02CDF"/>
    <w:rsid w:val="00D27363"/>
    <w:rsid w:val="00D745AE"/>
    <w:rsid w:val="00D80082"/>
    <w:rsid w:val="00D85A6E"/>
    <w:rsid w:val="00D97260"/>
    <w:rsid w:val="00DD5250"/>
    <w:rsid w:val="00DF31E0"/>
    <w:rsid w:val="00E1339E"/>
    <w:rsid w:val="00E40A91"/>
    <w:rsid w:val="00E63E3E"/>
    <w:rsid w:val="00E95536"/>
    <w:rsid w:val="00E96D69"/>
    <w:rsid w:val="00EB030E"/>
    <w:rsid w:val="00EB5752"/>
    <w:rsid w:val="00EC3BD6"/>
    <w:rsid w:val="00ED1569"/>
    <w:rsid w:val="00EE662A"/>
    <w:rsid w:val="00EF0A35"/>
    <w:rsid w:val="00F0232C"/>
    <w:rsid w:val="00F152B7"/>
    <w:rsid w:val="00F206B9"/>
    <w:rsid w:val="00F34DBA"/>
    <w:rsid w:val="00F54221"/>
    <w:rsid w:val="00F55A2D"/>
    <w:rsid w:val="00F55D74"/>
    <w:rsid w:val="00F56965"/>
    <w:rsid w:val="00F67AF1"/>
    <w:rsid w:val="00F73136"/>
    <w:rsid w:val="00FB3D96"/>
    <w:rsid w:val="00FD4BA8"/>
    <w:rsid w:val="00FD78D2"/>
    <w:rsid w:val="00FE09C1"/>
    <w:rsid w:val="00FE0C4F"/>
    <w:rsid w:val="00FE6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47D355"/>
  <w15:chartTrackingRefBased/>
  <w15:docId w15:val="{DE10CEEE-2AB5-E347-A7DA-093B0574EC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color w:val="707070" w:themeColor="accent1"/>
        <w:sz w:val="22"/>
        <w:szCs w:val="22"/>
        <w:lang w:val="en-US" w:eastAsia="ja-JP" w:bidi="ar-SA"/>
      </w:rPr>
    </w:rPrDefault>
    <w:pPrDefault>
      <w:pPr>
        <w:spacing w:after="120" w:line="288" w:lineRule="auto"/>
        <w:ind w:left="3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iPriority="2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pPr>
      <w:numPr>
        <w:numId w:val="1"/>
      </w:numPr>
      <w:spacing w:before="600" w:after="60"/>
      <w:outlineLvl w:val="0"/>
    </w:pPr>
    <w:rPr>
      <w:rFonts w:asciiTheme="majorHAnsi" w:hAnsiTheme="majorHAnsi"/>
      <w:caps/>
      <w:color w:val="2E2E2E" w:themeColor="accent2"/>
      <w:spacing w:val="14"/>
      <w:sz w:val="26"/>
      <w:szCs w:val="26"/>
    </w:rPr>
  </w:style>
  <w:style w:type="paragraph" w:styleId="Heading2">
    <w:name w:val="heading 2"/>
    <w:basedOn w:val="Normal"/>
    <w:link w:val="Heading2Char"/>
    <w:uiPriority w:val="9"/>
    <w:unhideWhenUsed/>
    <w:qFormat/>
    <w:pPr>
      <w:numPr>
        <w:ilvl w:val="1"/>
        <w:numId w:val="1"/>
      </w:numPr>
      <w:spacing w:before="40"/>
      <w:outlineLvl w:val="1"/>
    </w:pPr>
    <w:rPr>
      <w:rFonts w:asciiTheme="majorHAnsi" w:eastAsiaTheme="majorEastAsia" w:hAnsiTheme="majorHAnsi" w:cstheme="majorBidi"/>
      <w:color w:val="2E2E2E" w:themeColor="accent2"/>
      <w:szCs w:val="26"/>
    </w:rPr>
  </w:style>
  <w:style w:type="paragraph" w:styleId="Heading3">
    <w:name w:val="heading 3"/>
    <w:basedOn w:val="Normal"/>
    <w:link w:val="Heading3Char"/>
    <w:uiPriority w:val="9"/>
    <w:unhideWhenUsed/>
    <w:qFormat/>
    <w:pPr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szCs w:val="24"/>
    </w:rPr>
  </w:style>
  <w:style w:type="paragraph" w:styleId="Heading4">
    <w:name w:val="heading 4"/>
    <w:basedOn w:val="Normal"/>
    <w:link w:val="Heading4Char"/>
    <w:uiPriority w:val="9"/>
    <w:semiHidden/>
    <w:unhideWhenUsed/>
    <w:qFormat/>
    <w:pPr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spacing w:val="6"/>
    </w:rPr>
  </w:style>
  <w:style w:type="paragraph" w:styleId="Heading5">
    <w:name w:val="heading 5"/>
    <w:basedOn w:val="Normal"/>
    <w:link w:val="Heading5Char"/>
    <w:uiPriority w:val="9"/>
    <w:semiHidden/>
    <w:unhideWhenUsed/>
    <w:qFormat/>
    <w:pPr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i/>
      <w:color w:val="2E2E2E" w:themeColor="accent2"/>
      <w:spacing w:val="6"/>
    </w:rPr>
  </w:style>
  <w:style w:type="paragraph" w:styleId="Heading6">
    <w:name w:val="heading 6"/>
    <w:basedOn w:val="Normal"/>
    <w:link w:val="Heading6Char"/>
    <w:uiPriority w:val="9"/>
    <w:semiHidden/>
    <w:unhideWhenUsed/>
    <w:qFormat/>
    <w:pPr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2E2E2E" w:themeColor="accent2"/>
      <w:spacing w:val="12"/>
    </w:rPr>
  </w:style>
  <w:style w:type="paragraph" w:styleId="Heading7">
    <w:name w:val="heading 7"/>
    <w:basedOn w:val="Normal"/>
    <w:link w:val="Heading7Char"/>
    <w:uiPriority w:val="9"/>
    <w:semiHidden/>
    <w:unhideWhenUsed/>
    <w:qFormat/>
    <w:pPr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Cs/>
      <w:color w:val="2E2E2E" w:themeColor="accent2"/>
    </w:rPr>
  </w:style>
  <w:style w:type="paragraph" w:styleId="Heading8">
    <w:name w:val="heading 8"/>
    <w:basedOn w:val="Normal"/>
    <w:link w:val="Heading8Char"/>
    <w:uiPriority w:val="9"/>
    <w:semiHidden/>
    <w:unhideWhenUsed/>
    <w:qFormat/>
    <w:pPr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i/>
      <w:color w:val="626262" w:themeColor="accent2" w:themeTint="BF"/>
      <w:szCs w:val="21"/>
    </w:rPr>
  </w:style>
  <w:style w:type="paragraph" w:styleId="Heading9">
    <w:name w:val="heading 9"/>
    <w:basedOn w:val="Normal"/>
    <w:link w:val="Heading9Char"/>
    <w:uiPriority w:val="9"/>
    <w:semiHidden/>
    <w:unhideWhenUsed/>
    <w:qFormat/>
    <w:pPr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Cs/>
      <w:color w:val="626262" w:themeColor="accent2" w:themeTint="BF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hAnsiTheme="majorHAnsi"/>
      <w:caps/>
      <w:color w:val="2E2E2E" w:themeColor="accent2"/>
      <w:spacing w:val="14"/>
      <w:sz w:val="26"/>
      <w:szCs w:val="26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2E2E2E" w:themeColor="accent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Theme="majorHAnsi" w:eastAsiaTheme="majorEastAsia" w:hAnsiTheme="majorHAnsi" w:cstheme="majorBidi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Pr>
      <w:rFonts w:asciiTheme="majorHAnsi" w:eastAsiaTheme="majorEastAsia" w:hAnsiTheme="majorHAnsi" w:cstheme="majorBidi"/>
      <w:i/>
      <w:iCs/>
      <w:spacing w:val="6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asciiTheme="majorHAnsi" w:eastAsiaTheme="majorEastAsia" w:hAnsiTheme="majorHAnsi" w:cstheme="majorBidi"/>
      <w:i/>
      <w:color w:val="2E2E2E" w:themeColor="accent2"/>
      <w:spacing w:val="6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asciiTheme="majorHAnsi" w:eastAsiaTheme="majorEastAsia" w:hAnsiTheme="majorHAnsi" w:cstheme="majorBidi"/>
      <w:color w:val="2E2E2E" w:themeColor="accent2"/>
      <w:spacing w:val="12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asciiTheme="majorHAnsi" w:eastAsiaTheme="majorEastAsia" w:hAnsiTheme="majorHAnsi" w:cstheme="majorBidi"/>
      <w:iCs/>
      <w:color w:val="2E2E2E" w:themeColor="accent2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asciiTheme="majorHAnsi" w:eastAsiaTheme="majorEastAsia" w:hAnsiTheme="majorHAnsi" w:cstheme="majorBidi"/>
      <w:i/>
      <w:color w:val="626262" w:themeColor="accent2" w:themeTint="BF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asciiTheme="majorHAnsi" w:eastAsiaTheme="majorEastAsia" w:hAnsiTheme="majorHAnsi" w:cstheme="majorBidi"/>
      <w:iCs/>
      <w:color w:val="626262" w:themeColor="accent2" w:themeTint="BF"/>
      <w:szCs w:val="21"/>
    </w:rPr>
  </w:style>
  <w:style w:type="paragraph" w:styleId="Header">
    <w:name w:val="header"/>
    <w:basedOn w:val="Normal"/>
    <w:link w:val="HeaderChar"/>
    <w:uiPriority w:val="99"/>
    <w:unhideWhenUsed/>
    <w:qFormat/>
    <w:pPr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qFormat/>
    <w:pPr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Caption">
    <w:name w:val="caption"/>
    <w:basedOn w:val="Normal"/>
    <w:next w:val="Normal"/>
    <w:uiPriority w:val="35"/>
    <w:semiHidden/>
    <w:unhideWhenUsed/>
    <w:qFormat/>
    <w:pPr>
      <w:spacing w:after="200" w:line="240" w:lineRule="auto"/>
    </w:pPr>
    <w:rPr>
      <w:i/>
      <w:iCs/>
      <w:sz w:val="20"/>
      <w:szCs w:val="18"/>
    </w:rPr>
  </w:style>
  <w:style w:type="paragraph" w:styleId="Title">
    <w:name w:val="Title"/>
    <w:basedOn w:val="Normal"/>
    <w:link w:val="TitleChar"/>
    <w:uiPriority w:val="2"/>
    <w:unhideWhenUsed/>
    <w:qFormat/>
    <w:pPr>
      <w:pBdr>
        <w:left w:val="single" w:sz="48" w:space="10" w:color="000000" w:themeColor="text1"/>
      </w:pBdr>
      <w:spacing w:before="240" w:after="0"/>
      <w:ind w:left="0"/>
      <w:contextualSpacing/>
    </w:pPr>
    <w:rPr>
      <w:rFonts w:asciiTheme="majorHAnsi" w:eastAsiaTheme="majorEastAsia" w:hAnsiTheme="majorHAnsi" w:cstheme="majorBidi"/>
      <w:caps/>
      <w:color w:val="2E2E2E" w:themeColor="accent2"/>
      <w:spacing w:val="6"/>
      <w:sz w:val="54"/>
      <w:szCs w:val="56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2E2E2E" w:themeColor="accent2"/>
      <w:spacing w:val="6"/>
      <w:sz w:val="54"/>
      <w:szCs w:val="56"/>
    </w:rPr>
  </w:style>
  <w:style w:type="paragraph" w:styleId="Subtitle">
    <w:name w:val="Subtitle"/>
    <w:basedOn w:val="Normal"/>
    <w:next w:val="Normal"/>
    <w:link w:val="SubtitleChar"/>
    <w:uiPriority w:val="11"/>
    <w:semiHidden/>
    <w:unhideWhenUsed/>
    <w:qFormat/>
    <w:pPr>
      <w:numPr>
        <w:ilvl w:val="1"/>
      </w:numPr>
      <w:spacing w:after="160"/>
      <w:ind w:left="360"/>
      <w:contextualSpacing/>
    </w:pPr>
    <w:rPr>
      <w:rFonts w:eastAsiaTheme="minorEastAsia"/>
      <w:i/>
      <w:spacing w:val="15"/>
      <w:sz w:val="32"/>
    </w:rPr>
  </w:style>
  <w:style w:type="paragraph" w:styleId="Date">
    <w:name w:val="Date"/>
    <w:basedOn w:val="Normal"/>
    <w:next w:val="Title"/>
    <w:link w:val="DateChar"/>
    <w:uiPriority w:val="2"/>
    <w:qFormat/>
    <w:pPr>
      <w:spacing w:after="360"/>
      <w:ind w:left="0"/>
    </w:pPr>
    <w:rPr>
      <w:sz w:val="28"/>
    </w:rPr>
  </w:style>
  <w:style w:type="character" w:customStyle="1" w:styleId="DateChar">
    <w:name w:val="Date Char"/>
    <w:basedOn w:val="DefaultParagraphFont"/>
    <w:link w:val="Date"/>
    <w:uiPriority w:val="2"/>
    <w:rPr>
      <w:sz w:val="28"/>
    </w:rPr>
  </w:style>
  <w:style w:type="character" w:styleId="IntenseEmphasis">
    <w:name w:val="Intense Emphasis"/>
    <w:basedOn w:val="DefaultParagraphFont"/>
    <w:uiPriority w:val="21"/>
    <w:semiHidden/>
    <w:unhideWhenUsed/>
    <w:qFormat/>
    <w:rPr>
      <w:b/>
      <w:iCs/>
      <w:color w:val="2E2E2E" w:themeColor="accent2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pPr>
      <w:spacing w:before="240"/>
    </w:pPr>
    <w:rPr>
      <w:b/>
      <w:i/>
      <w:iCs/>
      <w:color w:val="2E2E2E" w:themeColor="accent2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Pr>
      <w:b/>
      <w:i/>
      <w:iCs/>
      <w:color w:val="2E2E2E" w:themeColor="accent2"/>
    </w:rPr>
  </w:style>
  <w:style w:type="character" w:styleId="IntenseReference">
    <w:name w:val="Intense Reference"/>
    <w:basedOn w:val="DefaultParagraphFont"/>
    <w:uiPriority w:val="32"/>
    <w:semiHidden/>
    <w:unhideWhenUsed/>
    <w:qFormat/>
    <w:rPr>
      <w:b/>
      <w:bCs/>
      <w:caps/>
      <w:smallCaps w:val="0"/>
      <w:color w:val="707070" w:themeColor="accent1"/>
      <w:spacing w:val="0"/>
    </w:rPr>
  </w:style>
  <w:style w:type="paragraph" w:styleId="Quote">
    <w:name w:val="Quote"/>
    <w:basedOn w:val="Normal"/>
    <w:next w:val="Normal"/>
    <w:link w:val="QuoteChar"/>
    <w:uiPriority w:val="29"/>
    <w:semiHidden/>
    <w:unhideWhenUsed/>
    <w:qFormat/>
    <w:pPr>
      <w:spacing w:before="24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semiHidden/>
    <w:rPr>
      <w:i/>
      <w:iCs/>
    </w:rPr>
  </w:style>
  <w:style w:type="character" w:styleId="Strong">
    <w:name w:val="Strong"/>
    <w:basedOn w:val="DefaultParagraphFont"/>
    <w:uiPriority w:val="22"/>
    <w:semiHidden/>
    <w:unhideWhenUsed/>
    <w:qFormat/>
    <w:rPr>
      <w:b/>
      <w:bCs/>
    </w:rPr>
  </w:style>
  <w:style w:type="character" w:styleId="SubtleEmphasis">
    <w:name w:val="Subtle Emphasis"/>
    <w:basedOn w:val="DefaultParagraphFont"/>
    <w:uiPriority w:val="19"/>
    <w:semiHidden/>
    <w:unhideWhenUsed/>
    <w:qFormat/>
    <w:rPr>
      <w:i/>
      <w:iCs/>
      <w:color w:val="707070" w:themeColor="accent1"/>
    </w:rPr>
  </w:style>
  <w:style w:type="character" w:styleId="SubtleReference">
    <w:name w:val="Subtle Reference"/>
    <w:basedOn w:val="DefaultParagraphFont"/>
    <w:uiPriority w:val="31"/>
    <w:semiHidden/>
    <w:unhideWhenUsed/>
    <w:qFormat/>
    <w:rPr>
      <w:caps/>
      <w:smallCaps w:val="0"/>
      <w:color w:val="707070" w:themeColor="accent1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numPr>
        <w:numId w:val="0"/>
      </w:numPr>
      <w:outlineLvl w:val="9"/>
    </w:pPr>
  </w:style>
  <w:style w:type="character" w:customStyle="1" w:styleId="SubtitleChar">
    <w:name w:val="Subtitle Char"/>
    <w:basedOn w:val="DefaultParagraphFont"/>
    <w:link w:val="Subtitle"/>
    <w:uiPriority w:val="11"/>
    <w:semiHidden/>
    <w:rPr>
      <w:rFonts w:eastAsiaTheme="minorEastAsia"/>
      <w:i/>
      <w:spacing w:val="15"/>
      <w:sz w:val="32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p1">
    <w:name w:val="p1"/>
    <w:basedOn w:val="Normal"/>
    <w:rsid w:val="001B438F"/>
    <w:pPr>
      <w:spacing w:after="0" w:line="240" w:lineRule="auto"/>
      <w:ind w:left="0"/>
    </w:pPr>
    <w:rPr>
      <w:rFonts w:ascii=".AppleSystemUIFont" w:eastAsiaTheme="minorEastAsia" w:hAnsi=".AppleSystemUIFont" w:cs="Times New Roman"/>
      <w:color w:val="auto"/>
      <w:sz w:val="26"/>
      <w:szCs w:val="26"/>
      <w:lang w:val="en-GB" w:eastAsia="en-GB"/>
    </w:rPr>
  </w:style>
  <w:style w:type="paragraph" w:customStyle="1" w:styleId="p2">
    <w:name w:val="p2"/>
    <w:basedOn w:val="Normal"/>
    <w:rsid w:val="001B438F"/>
    <w:pPr>
      <w:spacing w:after="0" w:line="240" w:lineRule="auto"/>
      <w:ind w:left="0"/>
    </w:pPr>
    <w:rPr>
      <w:rFonts w:ascii=".AppleSystemUIFont" w:eastAsiaTheme="minorEastAsia" w:hAnsi=".AppleSystemUIFont" w:cs="Times New Roman"/>
      <w:color w:val="auto"/>
      <w:sz w:val="26"/>
      <w:szCs w:val="26"/>
      <w:lang w:val="en-GB" w:eastAsia="en-GB"/>
    </w:rPr>
  </w:style>
  <w:style w:type="character" w:customStyle="1" w:styleId="s1">
    <w:name w:val="s1"/>
    <w:basedOn w:val="DefaultParagraphFont"/>
    <w:rsid w:val="001B438F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character" w:customStyle="1" w:styleId="apple-converted-space">
    <w:name w:val="apple-converted-space"/>
    <w:basedOn w:val="DefaultParagraphFont"/>
    <w:rsid w:val="001B43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1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%7b6F6C75C9-84E7-BE4B-B84E-345FB776FBFB%7dTFcc6f4fd5-6ce4-4f71-b0bd-16a6e11df174d8bb1065-eb968b920d95.dotx" TargetMode="External"/></Relationships>
</file>

<file path=word/theme/theme1.xml><?xml version="1.0" encoding="utf-8"?>
<a:theme xmlns:a="http://schemas.openxmlformats.org/drawingml/2006/main" name="Outline">
  <a:themeElements>
    <a:clrScheme name="Custom 52">
      <a:dk1>
        <a:sysClr val="windowText" lastClr="000000"/>
      </a:dk1>
      <a:lt1>
        <a:sysClr val="window" lastClr="FFFFFF"/>
      </a:lt1>
      <a:dk2>
        <a:srgbClr val="707070"/>
      </a:dk2>
      <a:lt2>
        <a:srgbClr val="E8E8E8"/>
      </a:lt2>
      <a:accent1>
        <a:srgbClr val="707070"/>
      </a:accent1>
      <a:accent2>
        <a:srgbClr val="2E2E2E"/>
      </a:accent2>
      <a:accent3>
        <a:srgbClr val="BF584A"/>
      </a:accent3>
      <a:accent4>
        <a:srgbClr val="5985BD"/>
      </a:accent4>
      <a:accent5>
        <a:srgbClr val="FFBF7B"/>
      </a:accent5>
      <a:accent6>
        <a:srgbClr val="C16F94"/>
      </a:accent6>
      <a:hlink>
        <a:srgbClr val="58A8AD"/>
      </a:hlink>
      <a:folHlink>
        <a:srgbClr val="2B8073"/>
      </a:folHlink>
    </a:clrScheme>
    <a:fontScheme name="Cambria">
      <a:majorFont>
        <a:latin typeface="Cambria" panose="02040503050406030204"/>
        <a:ea typeface=""/>
        <a:cs typeface=""/>
        <a:font script="Jpan" typeface="メイリオ"/>
        <a:font script="Hang" typeface="맑은 고딕"/>
        <a:font script="Hans" typeface="微软雅黑"/>
        <a:font script="Hant" typeface="微軟正黑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 panose="02040503050406030204"/>
        <a:ea typeface=""/>
        <a:cs typeface=""/>
        <a:font script="Jpan" typeface="メイリオ"/>
        <a:font script="Hang" typeface="맑은 고딕"/>
        <a:font script="Hans" typeface="微软雅黑"/>
        <a:font script="Hant" typeface="微軟正黑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8F5C930E38F114698A89645A471334B" ma:contentTypeVersion="15" ma:contentTypeDescription="Create a new document." ma:contentTypeScope="" ma:versionID="93bbef3a253a11b8c769c92ef73bb5f4">
  <xsd:schema xmlns:xsd="http://www.w3.org/2001/XMLSchema" xmlns:xs="http://www.w3.org/2001/XMLSchema" xmlns:p="http://schemas.microsoft.com/office/2006/metadata/properties" xmlns:ns2="3dd7d89b-8228-4906-84d7-591c9d596835" xmlns:ns3="cfbba701-b733-40d6-acb0-df808c2ea4b0" targetNamespace="http://schemas.microsoft.com/office/2006/metadata/properties" ma:root="true" ma:fieldsID="1cdc4f29c4ff2dfb81845735f9491211" ns2:_="" ns3:_="">
    <xsd:import namespace="3dd7d89b-8228-4906-84d7-591c9d596835"/>
    <xsd:import namespace="cfbba701-b733-40d6-acb0-df808c2ea4b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d7d89b-8228-4906-84d7-591c9d59683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f2d52561-fd53-4b79-a562-2e11b38cc27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bba701-b733-40d6-acb0-df808c2ea4b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d1870691-5a97-4c4e-a3e6-1b74c5a07843}" ma:internalName="TaxCatchAll" ma:showField="CatchAllData" ma:web="cfbba701-b733-40d6-acb0-df808c2ea4b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dd7d89b-8228-4906-84d7-591c9d596835">
      <Terms xmlns="http://schemas.microsoft.com/office/infopath/2007/PartnerControls"/>
    </lcf76f155ced4ddcb4097134ff3c332f>
    <TaxCatchAll xmlns="cfbba701-b733-40d6-acb0-df808c2ea4b0" xsi:nil="true"/>
  </documentManagement>
</p:properties>
</file>

<file path=customXml/itemProps1.xml><?xml version="1.0" encoding="utf-8"?>
<ds:datastoreItem xmlns:ds="http://schemas.openxmlformats.org/officeDocument/2006/customXml" ds:itemID="{57150A09-2184-4F29-9183-A9777A46F532}"/>
</file>

<file path=customXml/itemProps2.xml><?xml version="1.0" encoding="utf-8"?>
<ds:datastoreItem xmlns:ds="http://schemas.openxmlformats.org/officeDocument/2006/customXml" ds:itemID="{32F8E0C5-A291-4C7F-B009-5C444DF68493}"/>
</file>

<file path=customXml/itemProps3.xml><?xml version="1.0" encoding="utf-8"?>
<ds:datastoreItem xmlns:ds="http://schemas.openxmlformats.org/officeDocument/2006/customXml" ds:itemID="{79EE8DA6-C403-44B9-810A-FA4FA78D6DDF}"/>
</file>

<file path=docProps/app.xml><?xml version="1.0" encoding="utf-8"?>
<Properties xmlns="http://schemas.openxmlformats.org/officeDocument/2006/extended-properties" xmlns:vt="http://schemas.openxmlformats.org/officeDocument/2006/docPropsVTypes">
  <Template>%7b6F6C75C9-84E7-BE4B-B84E-345FB776FBFB%7dTFcc6f4fd5-6ce4-4f71-b0bd-16a6e11df174d8bb1065-eb968b920d95.dotx</Template>
  <TotalTime>0</TotalTime>
  <Pages>1</Pages>
  <Words>162</Words>
  <Characters>925</Characters>
  <Application>Microsoft Office Word</Application>
  <DocSecurity>0</DocSecurity>
  <Lines>7</Lines>
  <Paragraphs>2</Paragraphs>
  <ScaleCrop>false</ScaleCrop>
  <Company/>
  <LinksUpToDate>false</LinksUpToDate>
  <CharactersWithSpaces>1085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Calum Higgins</dc:creator>
  <cp:keywords/>
  <dc:description/>
  <cp:lastModifiedBy>Calum Higgins</cp:lastModifiedBy>
  <cp:revision>2</cp:revision>
  <dcterms:created xsi:type="dcterms:W3CDTF">2026-07-21T21:13:00Z</dcterms:created>
  <dcterms:modified xsi:type="dcterms:W3CDTF">2026-07-21T21:13:00Z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0x01010028F5C930E38F114698A89645A471334B</vt:lpwstr>
  </property>
</Properties>
</file>